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E71CA7" w:rsidRDefault="00E71CA7" w:rsidP="007C560D">
            <w:pPr>
              <w:rPr>
                <w:lang w:val="ka-GE"/>
              </w:rPr>
            </w:pPr>
            <w:r>
              <w:t xml:space="preserve">Wi-Fi </w:t>
            </w:r>
            <w:r>
              <w:rPr>
                <w:lang w:val="ka-GE"/>
              </w:rPr>
              <w:t>დაშვების წერტილის შესყიდვა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6212E0" w:rsidRPr="00E71CA7" w:rsidRDefault="00E71CA7" w:rsidP="006212E0">
            <w:r>
              <w:t>Cisco AiR-LAP1141N-E-K9</w:t>
            </w:r>
          </w:p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E71CA7" w:rsidP="007C560D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  <w:r w:rsidR="006C6508">
              <w:rPr>
                <w:lang w:val="ka-GE"/>
              </w:rPr>
              <w:t xml:space="preserve"> წლიანი გამოცდილება</w:t>
            </w:r>
          </w:p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CA7A72" w:rsidP="007C560D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E71CA7" w:rsidP="007C560D">
            <w:pPr>
              <w:rPr>
                <w:lang w:val="ka-GE"/>
              </w:rPr>
            </w:pPr>
            <w:r>
              <w:t>4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E71CA7" w:rsidP="007C560D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  <w:r w:rsidR="006212E0">
              <w:rPr>
                <w:lang w:val="ka-GE"/>
              </w:rPr>
              <w:t xml:space="preserve"> თვე</w:t>
            </w:r>
          </w:p>
        </w:tc>
      </w:tr>
      <w:tr w:rsidR="00955874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DD5ABD" w:rsidRDefault="006212E0" w:rsidP="007C560D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F2450"/>
    <w:rsid w:val="00326F93"/>
    <w:rsid w:val="003D2403"/>
    <w:rsid w:val="003E445B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955874"/>
    <w:rsid w:val="009C6AEF"/>
    <w:rsid w:val="00AE0A47"/>
    <w:rsid w:val="00B92314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71CA7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67815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4B3033-BEFE-4295-80DE-95C13A34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20587E40</Template>
  <TotalTime>10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5</cp:revision>
  <dcterms:created xsi:type="dcterms:W3CDTF">2024-06-07T09:06:00Z</dcterms:created>
  <dcterms:modified xsi:type="dcterms:W3CDTF">2024-06-20T11:28:00Z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