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695" w:rsidRPr="002B48EE" w:rsidRDefault="004A1F96">
      <w:pPr>
        <w:rPr>
          <w:lang w:val="ka-GE"/>
        </w:rPr>
      </w:pPr>
      <w:bookmarkStart w:id="0" w:name="_GoBack"/>
      <w:bookmarkEnd w:id="0"/>
      <w:r>
        <w:rPr>
          <w:lang w:val="ka-GE"/>
        </w:rPr>
        <w:t>პროდუქტის მოთხოვნა: ბუნებრივი გაზის აღრიცხვის ხელსაწყოს დისტანციურ რეჟიმში წაკითხვის მოწყობილობა</w:t>
      </w:r>
      <w:r w:rsidR="002B48EE">
        <w:rPr>
          <w:lang w:val="ka-GE"/>
        </w:rPr>
        <w:t xml:space="preserve">, რომელიც თავსებადია </w:t>
      </w:r>
      <w:r w:rsidR="002B48EE">
        <w:t xml:space="preserve">ELSTER G4 </w:t>
      </w:r>
      <w:r w:rsidR="002B48EE">
        <w:rPr>
          <w:lang w:val="ka-GE"/>
        </w:rPr>
        <w:t>ტიპის  ბუნებრივი გაზის მრიცხველზე.</w:t>
      </w:r>
    </w:p>
    <w:p w:rsidR="00703613" w:rsidRDefault="004A1F96">
      <w:pPr>
        <w:rPr>
          <w:lang w:val="ka-GE"/>
        </w:rPr>
      </w:pPr>
      <w:r>
        <w:rPr>
          <w:lang w:val="ka-GE"/>
        </w:rPr>
        <w:t xml:space="preserve">მონაცემები: </w:t>
      </w:r>
      <w:r w:rsidR="00703613">
        <w:t xml:space="preserve">CAT1- </w:t>
      </w:r>
      <w:r w:rsidR="00703613">
        <w:rPr>
          <w:lang w:val="ka-GE"/>
        </w:rPr>
        <w:t xml:space="preserve">ტიპის </w:t>
      </w:r>
      <w:proofErr w:type="spellStart"/>
      <w:r w:rsidR="00703613">
        <w:rPr>
          <w:lang w:val="ka-GE"/>
        </w:rPr>
        <w:t>დევაისი</w:t>
      </w:r>
      <w:proofErr w:type="spellEnd"/>
      <w:r w:rsidR="00703613">
        <w:rPr>
          <w:lang w:val="ka-GE"/>
        </w:rPr>
        <w:t xml:space="preserve">;  </w:t>
      </w:r>
      <w:r w:rsidR="00703613">
        <w:t xml:space="preserve">LTE </w:t>
      </w:r>
      <w:r w:rsidR="00703613">
        <w:rPr>
          <w:lang w:val="ka-GE"/>
        </w:rPr>
        <w:t xml:space="preserve"> </w:t>
      </w:r>
      <w:r w:rsidR="00703613">
        <w:t xml:space="preserve"> </w:t>
      </w:r>
      <w:r w:rsidR="00703613">
        <w:rPr>
          <w:lang w:val="ka-GE"/>
        </w:rPr>
        <w:t xml:space="preserve"> კავშირის </w:t>
      </w:r>
      <w:r>
        <w:rPr>
          <w:lang w:val="ka-GE"/>
        </w:rPr>
        <w:t>ტექნოლოგია,4</w:t>
      </w:r>
      <w:r>
        <w:t xml:space="preserve">G </w:t>
      </w:r>
      <w:r>
        <w:rPr>
          <w:lang w:val="ka-GE"/>
        </w:rPr>
        <w:t>მხარდაჭერა.</w:t>
      </w:r>
    </w:p>
    <w:p w:rsidR="004A1F96" w:rsidRPr="009C57B1" w:rsidRDefault="004A1F96">
      <w:r>
        <w:t xml:space="preserve"> </w:t>
      </w:r>
      <w:r>
        <w:rPr>
          <w:lang w:val="ka-GE"/>
        </w:rPr>
        <w:t>ელემენტი</w:t>
      </w:r>
      <w:r w:rsidR="00703613">
        <w:rPr>
          <w:lang w:val="ka-GE"/>
        </w:rPr>
        <w:t xml:space="preserve">ს </w:t>
      </w:r>
      <w:r w:rsidR="00BA1EF7">
        <w:rPr>
          <w:lang w:val="ka-GE"/>
        </w:rPr>
        <w:t xml:space="preserve"> მოცულობა</w:t>
      </w:r>
      <w:r>
        <w:rPr>
          <w:lang w:val="ka-GE"/>
        </w:rPr>
        <w:t>:</w:t>
      </w:r>
      <w:r w:rsidR="009C57B1">
        <w:rPr>
          <w:lang w:val="ka-GE"/>
        </w:rPr>
        <w:t xml:space="preserve"> 3200</w:t>
      </w:r>
      <w:r w:rsidR="009C57B1">
        <w:t>mAh</w:t>
      </w:r>
    </w:p>
    <w:p w:rsidR="004A1F96" w:rsidRDefault="004A1F96">
      <w:pPr>
        <w:rPr>
          <w:lang w:val="ka-GE"/>
        </w:rPr>
      </w:pPr>
      <w:r>
        <w:rPr>
          <w:lang w:val="ka-GE"/>
        </w:rPr>
        <w:t>აუცილებელი პირობა</w:t>
      </w:r>
      <w:r w:rsidR="002B48EE">
        <w:rPr>
          <w:lang w:val="ka-GE"/>
        </w:rPr>
        <w:t>: მოწყობილობაში ჩაშენებული</w:t>
      </w:r>
      <w:r>
        <w:rPr>
          <w:lang w:val="ka-GE"/>
        </w:rPr>
        <w:t xml:space="preserve"> ელემენტი უნდა იცვლებოდეს</w:t>
      </w:r>
      <w:r w:rsidR="002B48EE">
        <w:rPr>
          <w:lang w:val="ka-GE"/>
        </w:rPr>
        <w:t xml:space="preserve"> დამოუკიდებლად.</w:t>
      </w:r>
    </w:p>
    <w:p w:rsidR="004A1F96" w:rsidRDefault="004A1F96">
      <w:pPr>
        <w:rPr>
          <w:lang w:val="ka-GE"/>
        </w:rPr>
      </w:pPr>
      <w:r>
        <w:rPr>
          <w:lang w:val="ka-GE"/>
        </w:rPr>
        <w:t>ქარხნული გარანტია</w:t>
      </w:r>
      <w:r w:rsidR="002B48EE">
        <w:rPr>
          <w:lang w:val="ka-GE"/>
        </w:rPr>
        <w:t>:</w:t>
      </w:r>
      <w:r>
        <w:rPr>
          <w:lang w:val="ka-GE"/>
        </w:rPr>
        <w:t xml:space="preserve"> მინიმუმ 4 წელი</w:t>
      </w:r>
    </w:p>
    <w:p w:rsidR="004A1F96" w:rsidRDefault="004A1F96">
      <w:pPr>
        <w:rPr>
          <w:lang w:val="ka-GE"/>
        </w:rPr>
      </w:pPr>
      <w:r>
        <w:rPr>
          <w:lang w:val="ka-GE"/>
        </w:rPr>
        <w:t>მომწოდებლის გარანტია</w:t>
      </w:r>
      <w:r w:rsidR="002B48EE">
        <w:rPr>
          <w:lang w:val="ka-GE"/>
        </w:rPr>
        <w:t>:</w:t>
      </w:r>
      <w:r>
        <w:rPr>
          <w:lang w:val="ka-GE"/>
        </w:rPr>
        <w:t xml:space="preserve"> მინიმუმ 4 წელი</w:t>
      </w:r>
    </w:p>
    <w:p w:rsidR="00B22B23" w:rsidRDefault="00B22B23">
      <w:pPr>
        <w:rPr>
          <w:lang w:val="ka-GE"/>
        </w:rPr>
      </w:pPr>
      <w:r>
        <w:rPr>
          <w:lang w:val="ka-GE"/>
        </w:rPr>
        <w:t xml:space="preserve">გარანტიის პერიოდში მწყობრიდან გამოსული </w:t>
      </w:r>
      <w:proofErr w:type="spellStart"/>
      <w:r>
        <w:rPr>
          <w:lang w:val="ka-GE"/>
        </w:rPr>
        <w:t>დევაისის</w:t>
      </w:r>
      <w:proofErr w:type="spellEnd"/>
      <w:r>
        <w:rPr>
          <w:lang w:val="ka-GE"/>
        </w:rPr>
        <w:t xml:space="preserve"> ჩანაცვლება მომწოდებლის მიერ, მოთხოვნიდან 3 დღის ვადაში.</w:t>
      </w:r>
    </w:p>
    <w:p w:rsidR="004A1F96" w:rsidRPr="004A1F96" w:rsidRDefault="004A1F96">
      <w:pPr>
        <w:rPr>
          <w:lang w:val="ka-GE"/>
        </w:rPr>
      </w:pPr>
      <w:r>
        <w:rPr>
          <w:lang w:val="ka-GE"/>
        </w:rPr>
        <w:t>აუცილებელი</w:t>
      </w:r>
      <w:r w:rsidR="00703613">
        <w:t xml:space="preserve"> </w:t>
      </w:r>
      <w:r w:rsidR="00703613">
        <w:rPr>
          <w:lang w:val="ka-GE"/>
        </w:rPr>
        <w:t>მინიმალური</w:t>
      </w:r>
      <w:r>
        <w:rPr>
          <w:lang w:val="ka-GE"/>
        </w:rPr>
        <w:t xml:space="preserve"> მახასიათებლები:</w:t>
      </w:r>
    </w:p>
    <w:p w:rsidR="004A1F96" w:rsidRPr="004A1F96" w:rsidRDefault="00B22B23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proofErr w:type="spellStart"/>
      <w:r>
        <w:rPr>
          <w:lang w:val="ka-GE"/>
        </w:rPr>
        <w:t>ა</w:t>
      </w:r>
      <w:r w:rsidR="004A1F96" w:rsidRPr="004A1F96">
        <w:rPr>
          <w:lang w:val="ka-GE"/>
        </w:rPr>
        <w:t>მთვლელი</w:t>
      </w:r>
      <w:proofErr w:type="spellEnd"/>
      <w:r w:rsidR="004A1F96" w:rsidRPr="004A1F96">
        <w:rPr>
          <w:lang w:val="ka-GE"/>
        </w:rPr>
        <w:t xml:space="preserve"> სენსორი</w:t>
      </w:r>
    </w:p>
    <w:p w:rsidR="004A1F96" w:rsidRPr="004A1F96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 xml:space="preserve">გარე </w:t>
      </w:r>
      <w:proofErr w:type="spellStart"/>
      <w:r w:rsidRPr="004A1F96">
        <w:rPr>
          <w:lang w:val="ka-GE"/>
        </w:rPr>
        <w:t>მაგნიტისგან</w:t>
      </w:r>
      <w:proofErr w:type="spellEnd"/>
      <w:r w:rsidRPr="004A1F96">
        <w:rPr>
          <w:lang w:val="ka-GE"/>
        </w:rPr>
        <w:t xml:space="preserve"> ჩარევის სენსორი</w:t>
      </w:r>
    </w:p>
    <w:p w:rsidR="004A1F96" w:rsidRPr="009C57B1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ტემპერატურის სენსორი 0.5 °C სიზუსტით</w:t>
      </w:r>
    </w:p>
    <w:p w:rsidR="002B48EE" w:rsidRPr="004A1F96" w:rsidRDefault="002B48EE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გარე </w:t>
      </w:r>
      <w:r w:rsidR="00703613" w:rsidRPr="009C57B1">
        <w:rPr>
          <w:lang w:val="ka-GE"/>
        </w:rPr>
        <w:t xml:space="preserve"> მექანიკური </w:t>
      </w:r>
      <w:r w:rsidRPr="009C57B1">
        <w:rPr>
          <w:lang w:val="ka-GE"/>
        </w:rPr>
        <w:t>ჩარევის სენსორი.</w:t>
      </w:r>
    </w:p>
    <w:p w:rsidR="004A1F96" w:rsidRPr="004A1F96" w:rsidRDefault="00BA1EF7" w:rsidP="00BA1E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მოწყობილობის</w:t>
      </w:r>
      <w:r w:rsidR="002B48EE" w:rsidRPr="009C57B1">
        <w:rPr>
          <w:lang w:val="ka-GE"/>
        </w:rPr>
        <w:t xml:space="preserve"> </w:t>
      </w:r>
      <w:proofErr w:type="spellStart"/>
      <w:r w:rsidR="002B48EE" w:rsidRPr="009C57B1">
        <w:rPr>
          <w:lang w:val="ka-GE"/>
        </w:rPr>
        <w:t>კონფიგურირ</w:t>
      </w:r>
      <w:r w:rsidR="004A1F96" w:rsidRPr="004A1F96">
        <w:rPr>
          <w:lang w:val="ka-GE"/>
        </w:rPr>
        <w:t>ება</w:t>
      </w:r>
      <w:proofErr w:type="spellEnd"/>
      <w:r w:rsidR="004A1F96" w:rsidRPr="004A1F96">
        <w:rPr>
          <w:lang w:val="ka-GE"/>
        </w:rPr>
        <w:t xml:space="preserve"> დისტანციურად სიმ </w:t>
      </w:r>
      <w:r w:rsidR="002B48EE" w:rsidRPr="009C57B1">
        <w:rPr>
          <w:lang w:val="ka-GE"/>
        </w:rPr>
        <w:t xml:space="preserve">ბარათის </w:t>
      </w:r>
      <w:proofErr w:type="spellStart"/>
      <w:r w:rsidR="002B48EE" w:rsidRPr="009C57B1">
        <w:rPr>
          <w:lang w:val="ka-GE"/>
        </w:rPr>
        <w:t>აქტივაციისთანავე</w:t>
      </w:r>
      <w:proofErr w:type="spellEnd"/>
      <w:r w:rsidR="002B48EE" w:rsidRPr="009C57B1">
        <w:rPr>
          <w:lang w:val="ka-GE"/>
        </w:rPr>
        <w:t>.</w:t>
      </w:r>
    </w:p>
    <w:p w:rsidR="004A1F96" w:rsidRPr="009C57B1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კავშირის</w:t>
      </w:r>
      <w:r w:rsidR="00BA1EF7" w:rsidRPr="009C57B1">
        <w:rPr>
          <w:lang w:val="ka-GE"/>
        </w:rPr>
        <w:t xml:space="preserve"> პრობლემის შემთხვევაში</w:t>
      </w:r>
      <w:r w:rsidRPr="004A1F96">
        <w:rPr>
          <w:lang w:val="ka-GE"/>
        </w:rPr>
        <w:t xml:space="preserve"> წარუმატებელი გადაცემის</w:t>
      </w:r>
      <w:r w:rsidR="00BA1EF7" w:rsidRPr="009C57B1">
        <w:rPr>
          <w:lang w:val="ka-GE"/>
        </w:rPr>
        <w:t>ას</w:t>
      </w:r>
      <w:r w:rsidR="002B48EE" w:rsidRPr="009C57B1">
        <w:rPr>
          <w:lang w:val="ka-GE"/>
        </w:rPr>
        <w:t xml:space="preserve"> მოწყობილობამ </w:t>
      </w:r>
      <w:r w:rsidR="00BA1EF7" w:rsidRPr="009C57B1">
        <w:rPr>
          <w:lang w:val="ka-GE"/>
        </w:rPr>
        <w:t xml:space="preserve"> განმეორებით უნდა გადმოსცეს მონაცემი.</w:t>
      </w:r>
      <w:r w:rsidR="00DF0ACA">
        <w:rPr>
          <w:lang w:val="ka-GE"/>
        </w:rPr>
        <w:t xml:space="preserve"> ასევე გაანდეს ფუნქცია შეინახოს მონაცემები მინიმუმ სამი დღის განმავლობაში.</w:t>
      </w:r>
      <w:r w:rsidR="00BA1EF7" w:rsidRPr="009C57B1">
        <w:rPr>
          <w:lang w:val="ka-GE"/>
        </w:rPr>
        <w:t xml:space="preserve"> </w:t>
      </w:r>
    </w:p>
    <w:p w:rsidR="002B48EE" w:rsidRPr="009C57B1" w:rsidRDefault="004A1F96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მოწოდების ვადები: </w:t>
      </w:r>
    </w:p>
    <w:p w:rsidR="002B48EE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1.</w:t>
      </w:r>
      <w:r w:rsidR="004A1F96" w:rsidRPr="009C57B1">
        <w:rPr>
          <w:lang w:val="ka-GE"/>
        </w:rPr>
        <w:t xml:space="preserve">პირველი </w:t>
      </w:r>
      <w:r w:rsidRPr="009C57B1">
        <w:rPr>
          <w:lang w:val="ka-GE"/>
        </w:rPr>
        <w:t xml:space="preserve">მოწოდება არაუგვიანეს 2025 წლის 5 </w:t>
      </w:r>
      <w:r w:rsidR="004A1F96" w:rsidRPr="009C57B1">
        <w:rPr>
          <w:lang w:val="ka-GE"/>
        </w:rPr>
        <w:t>მარტისა მინიმუმ 1000 ცალი</w:t>
      </w:r>
      <w:r w:rsidRPr="009C57B1">
        <w:rPr>
          <w:lang w:val="ka-GE"/>
        </w:rPr>
        <w:t xml:space="preserve">. </w:t>
      </w:r>
    </w:p>
    <w:p w:rsidR="002B48EE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2.მეორე მოწოდების ვადა: 2025 წლის 1 მაისი- მინიმუმ 3000 ცალი. </w:t>
      </w:r>
    </w:p>
    <w:p w:rsidR="004A1F96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3.შემდგომი მოწოდება მხარეთა შეთანხმებით 2025 წლის მანძილზე. </w:t>
      </w:r>
    </w:p>
    <w:p w:rsidR="00703613" w:rsidRPr="004A1F96" w:rsidRDefault="00703613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შესყიდვის რაოდენობა 10 000 ცალი.</w:t>
      </w:r>
    </w:p>
    <w:p w:rsidR="004A1F96" w:rsidRPr="004A1F96" w:rsidRDefault="004A1F96">
      <w:pPr>
        <w:rPr>
          <w:lang w:val="ka-GE"/>
        </w:rPr>
      </w:pPr>
    </w:p>
    <w:p w:rsidR="004A1F96" w:rsidRPr="004A1F96" w:rsidRDefault="004A1F96"/>
    <w:sectPr w:rsidR="004A1F96" w:rsidRPr="004A1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C00D0"/>
    <w:multiLevelType w:val="multilevel"/>
    <w:tmpl w:val="90EE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450"/>
    <w:rsid w:val="00167450"/>
    <w:rsid w:val="002B48EE"/>
    <w:rsid w:val="004A1F96"/>
    <w:rsid w:val="00703613"/>
    <w:rsid w:val="009C57B1"/>
    <w:rsid w:val="00B22B23"/>
    <w:rsid w:val="00BA1EF7"/>
    <w:rsid w:val="00DF0ACA"/>
    <w:rsid w:val="00ED5F65"/>
    <w:rsid w:val="00FE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48EC97-B74F-44A8-BB01-FFE1BB1F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DD85D841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Japaridze</dc:creator>
  <cp:keywords/>
  <dc:description/>
  <cp:lastModifiedBy>Raul Kurbanov</cp:lastModifiedBy>
  <cp:revision>2</cp:revision>
  <dcterms:created xsi:type="dcterms:W3CDTF">2025-01-29T07:14:00Z</dcterms:created>
  <dcterms:modified xsi:type="dcterms:W3CDTF">2025-01-29T07:14:00Z</dcterms:modified>
</cp:coreProperties>
</file>